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FD8C4" w14:textId="639067B3" w:rsidR="00BA00AB" w:rsidRDefault="004E0EC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SHIRWOD</w:t>
      </w:r>
      <w:r>
        <w:rPr>
          <w:rFonts w:ascii="Times New Roman" w:hAnsi="Times New Roman" w:cs="Times New Roman"/>
          <w:sz w:val="24"/>
          <w:szCs w:val="24"/>
        </w:rPr>
        <w:t xml:space="preserve">     (d.1475)</w:t>
      </w:r>
    </w:p>
    <w:p w14:paraId="35E72761" w14:textId="4ADDCD63" w:rsidR="004E0EC9" w:rsidRDefault="004E0EC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Eggborough, West Riding of Yorkshire.</w:t>
      </w:r>
    </w:p>
    <w:p w14:paraId="3A1D389D" w14:textId="0E11BD39" w:rsidR="004E0EC9" w:rsidRDefault="004E0EC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94F38B" w14:textId="42501268" w:rsidR="004E0EC9" w:rsidRDefault="004E0EC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DF03BD" w14:textId="1B2B41FE" w:rsidR="004E0EC9" w:rsidRDefault="004E0EC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Jan.1475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p.150)</w:t>
      </w:r>
    </w:p>
    <w:p w14:paraId="658F7521" w14:textId="3B130549" w:rsidR="004E0EC9" w:rsidRDefault="004E0EC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Apr.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3BE8FF8" w14:textId="20A5FDC1" w:rsidR="0094703A" w:rsidRDefault="0094703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0494BB" w14:textId="19CA8594" w:rsidR="0094703A" w:rsidRDefault="0094703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7348B9" w14:textId="30431380" w:rsidR="0094703A" w:rsidRPr="004E0EC9" w:rsidRDefault="0094703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July 2022</w:t>
      </w:r>
    </w:p>
    <w:sectPr w:rsidR="0094703A" w:rsidRPr="004E0E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9D6C5" w14:textId="77777777" w:rsidR="004E0EC9" w:rsidRDefault="004E0EC9" w:rsidP="009139A6">
      <w:r>
        <w:separator/>
      </w:r>
    </w:p>
  </w:endnote>
  <w:endnote w:type="continuationSeparator" w:id="0">
    <w:p w14:paraId="4439930E" w14:textId="77777777" w:rsidR="004E0EC9" w:rsidRDefault="004E0E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0B2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74A5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905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B9A1E" w14:textId="77777777" w:rsidR="004E0EC9" w:rsidRDefault="004E0EC9" w:rsidP="009139A6">
      <w:r>
        <w:separator/>
      </w:r>
    </w:p>
  </w:footnote>
  <w:footnote w:type="continuationSeparator" w:id="0">
    <w:p w14:paraId="5E421AF7" w14:textId="77777777" w:rsidR="004E0EC9" w:rsidRDefault="004E0E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196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605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C1B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EC9"/>
    <w:rsid w:val="000666E0"/>
    <w:rsid w:val="002510B7"/>
    <w:rsid w:val="004E0EC9"/>
    <w:rsid w:val="005C130B"/>
    <w:rsid w:val="00826F5C"/>
    <w:rsid w:val="009139A6"/>
    <w:rsid w:val="009448BB"/>
    <w:rsid w:val="0094703A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AF682"/>
  <w15:chartTrackingRefBased/>
  <w15:docId w15:val="{4E308FA1-5A69-4348-882C-D05DB9247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122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2022-07-07T16:48:00Z</dcterms:created>
  <dcterms:modified xsi:type="dcterms:W3CDTF">2022-07-07T18:50:00Z</dcterms:modified>
</cp:coreProperties>
</file>